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237C" w14:textId="4D18053B" w:rsidR="00BA00AB" w:rsidRDefault="004631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LEMYNGTON (LYMYNGTON)</w:t>
      </w:r>
      <w:r>
        <w:rPr>
          <w:rFonts w:cs="Times New Roman"/>
          <w:szCs w:val="24"/>
        </w:rPr>
        <w:t xml:space="preserve">       (fl.1484)</w:t>
      </w:r>
    </w:p>
    <w:p w14:paraId="035E90DA" w14:textId="77E8A04C" w:rsidR="004631C3" w:rsidRDefault="004631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 and Calais. Merchant and woolmonger.</w:t>
      </w:r>
    </w:p>
    <w:p w14:paraId="533B055C" w14:textId="77777777" w:rsidR="004631C3" w:rsidRDefault="004631C3" w:rsidP="009139A6">
      <w:pPr>
        <w:pStyle w:val="NoSpacing"/>
        <w:rPr>
          <w:rFonts w:cs="Times New Roman"/>
          <w:szCs w:val="24"/>
        </w:rPr>
      </w:pPr>
    </w:p>
    <w:p w14:paraId="11960224" w14:textId="77777777" w:rsidR="004631C3" w:rsidRDefault="004631C3" w:rsidP="009139A6">
      <w:pPr>
        <w:pStyle w:val="NoSpacing"/>
        <w:rPr>
          <w:rFonts w:cs="Times New Roman"/>
          <w:szCs w:val="24"/>
        </w:rPr>
      </w:pPr>
    </w:p>
    <w:p w14:paraId="2D8637C0" w14:textId="64D2F300" w:rsidR="004631C3" w:rsidRDefault="004631C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Mar.1484</w:t>
      </w:r>
      <w:r>
        <w:rPr>
          <w:rFonts w:cs="Times New Roman"/>
          <w:szCs w:val="24"/>
        </w:rPr>
        <w:tab/>
        <w:t>He was granted a general pardon.</w:t>
      </w:r>
    </w:p>
    <w:p w14:paraId="0824E486" w14:textId="77777777" w:rsidR="004631C3" w:rsidRDefault="004631C3" w:rsidP="004631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0BB3C2AB" w14:textId="34A0F3CE" w:rsidR="004631C3" w:rsidRDefault="004631C3" w:rsidP="004631C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9)</w:t>
      </w:r>
    </w:p>
    <w:p w14:paraId="68E22FBE" w14:textId="77777777" w:rsidR="004631C3" w:rsidRDefault="004631C3" w:rsidP="004631C3">
      <w:pPr>
        <w:pStyle w:val="NoSpacing"/>
        <w:rPr>
          <w:rFonts w:cs="Times New Roman"/>
          <w:szCs w:val="24"/>
        </w:rPr>
      </w:pPr>
    </w:p>
    <w:p w14:paraId="0746EBAE" w14:textId="77777777" w:rsidR="004631C3" w:rsidRDefault="004631C3" w:rsidP="004631C3">
      <w:pPr>
        <w:pStyle w:val="NoSpacing"/>
        <w:rPr>
          <w:rFonts w:cs="Times New Roman"/>
          <w:szCs w:val="24"/>
        </w:rPr>
      </w:pPr>
    </w:p>
    <w:p w14:paraId="1F41F475" w14:textId="39DD5D75" w:rsidR="004631C3" w:rsidRPr="004631C3" w:rsidRDefault="004631C3" w:rsidP="004631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sectPr w:rsidR="004631C3" w:rsidRPr="004631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007ED" w14:textId="77777777" w:rsidR="004631C3" w:rsidRDefault="004631C3" w:rsidP="009139A6">
      <w:r>
        <w:separator/>
      </w:r>
    </w:p>
  </w:endnote>
  <w:endnote w:type="continuationSeparator" w:id="0">
    <w:p w14:paraId="1DF32DE3" w14:textId="77777777" w:rsidR="004631C3" w:rsidRDefault="004631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25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9D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17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2716" w14:textId="77777777" w:rsidR="004631C3" w:rsidRDefault="004631C3" w:rsidP="009139A6">
      <w:r>
        <w:separator/>
      </w:r>
    </w:p>
  </w:footnote>
  <w:footnote w:type="continuationSeparator" w:id="0">
    <w:p w14:paraId="5677815B" w14:textId="77777777" w:rsidR="004631C3" w:rsidRDefault="004631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5C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2E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28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1C3"/>
    <w:rsid w:val="000666E0"/>
    <w:rsid w:val="002510B7"/>
    <w:rsid w:val="004631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5495"/>
  <w15:chartTrackingRefBased/>
  <w15:docId w15:val="{2D0753D6-C016-40B7-8431-8B691CE3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2023-11-26T16:49:00Z</dcterms:created>
  <dcterms:modified xsi:type="dcterms:W3CDTF">2023-11-26T16:54:00Z</dcterms:modified>
</cp:coreProperties>
</file>